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8E720" w14:textId="77777777" w:rsidR="00FB1764" w:rsidRDefault="00FB1764" w:rsidP="00FB1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DAFTE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d.1433)</w:t>
      </w:r>
    </w:p>
    <w:p w14:paraId="74C7BA32" w14:textId="77777777" w:rsidR="00FB1764" w:rsidRDefault="00FB1764" w:rsidP="00FB1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r>
        <w:rPr>
          <w:rFonts w:cs="Times New Roman"/>
          <w:szCs w:val="24"/>
        </w:rPr>
        <w:t>Redbourne</w:t>
      </w:r>
      <w:proofErr w:type="spellEnd"/>
      <w:r>
        <w:rPr>
          <w:rFonts w:cs="Times New Roman"/>
          <w:szCs w:val="24"/>
        </w:rPr>
        <w:t>, Hertfordshire.</w:t>
      </w:r>
    </w:p>
    <w:p w14:paraId="2D3F0EDF" w14:textId="77777777" w:rsidR="00FB1764" w:rsidRDefault="00FB1764" w:rsidP="00FB1764">
      <w:pPr>
        <w:pStyle w:val="NoSpacing"/>
        <w:rPr>
          <w:rFonts w:cs="Times New Roman"/>
          <w:szCs w:val="24"/>
        </w:rPr>
      </w:pPr>
    </w:p>
    <w:p w14:paraId="672A3A7B" w14:textId="77777777" w:rsidR="00FB1764" w:rsidRDefault="00FB1764" w:rsidP="00FB1764">
      <w:pPr>
        <w:pStyle w:val="NoSpacing"/>
        <w:rPr>
          <w:rFonts w:cs="Times New Roman"/>
          <w:szCs w:val="24"/>
        </w:rPr>
      </w:pPr>
    </w:p>
    <w:p w14:paraId="5A1266BC" w14:textId="77777777" w:rsidR="00FB1764" w:rsidRDefault="00FB1764" w:rsidP="00FB1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Oct.1433</w:t>
      </w:r>
      <w:r>
        <w:rPr>
          <w:rFonts w:cs="Times New Roman"/>
          <w:szCs w:val="24"/>
        </w:rPr>
        <w:tab/>
        <w:t>He made his Will.</w:t>
      </w:r>
    </w:p>
    <w:p w14:paraId="0EFC2346" w14:textId="77777777" w:rsidR="00FB1764" w:rsidRDefault="00FB1764" w:rsidP="00FB1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</w:p>
    <w:p w14:paraId="79E1FA42" w14:textId="77777777" w:rsidR="00FB1764" w:rsidRDefault="00FB1764" w:rsidP="00FB1764">
      <w:pPr>
        <w:pStyle w:val="NoSpacing"/>
        <w:ind w:left="720" w:firstLine="720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vol.I</w:t>
      </w:r>
      <w:proofErr w:type="spellEnd"/>
      <w:proofErr w:type="gramEnd"/>
      <w:r>
        <w:rPr>
          <w:rFonts w:cs="Times New Roman"/>
          <w:szCs w:val="24"/>
        </w:rPr>
        <w:t xml:space="preserve"> p.319)</w:t>
      </w:r>
    </w:p>
    <w:p w14:paraId="6D4AC144" w14:textId="77777777" w:rsidR="00FB1764" w:rsidRDefault="00FB1764" w:rsidP="00FB1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67E54151" w14:textId="77777777" w:rsidR="00FB1764" w:rsidRDefault="00FB1764" w:rsidP="00FB1764">
      <w:pPr>
        <w:pStyle w:val="NoSpacing"/>
        <w:rPr>
          <w:rFonts w:cs="Times New Roman"/>
          <w:szCs w:val="24"/>
        </w:rPr>
      </w:pPr>
    </w:p>
    <w:p w14:paraId="6107A4C1" w14:textId="77777777" w:rsidR="00FB1764" w:rsidRDefault="00FB1764" w:rsidP="00FB1764">
      <w:pPr>
        <w:pStyle w:val="NoSpacing"/>
        <w:rPr>
          <w:rFonts w:cs="Times New Roman"/>
          <w:szCs w:val="24"/>
        </w:rPr>
      </w:pPr>
    </w:p>
    <w:p w14:paraId="7D486244" w14:textId="77777777" w:rsidR="00FB1764" w:rsidRDefault="00FB1764" w:rsidP="00FB1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 </w:t>
      </w:r>
      <w:proofErr w:type="gramStart"/>
      <w:r>
        <w:rPr>
          <w:rFonts w:cs="Times New Roman"/>
          <w:szCs w:val="24"/>
        </w:rPr>
        <w:t>sir</w:t>
      </w:r>
      <w:proofErr w:type="gramEnd"/>
      <w:r>
        <w:rPr>
          <w:rFonts w:cs="Times New Roman"/>
          <w:szCs w:val="24"/>
        </w:rPr>
        <w:t xml:space="preserve"> Richard </w:t>
      </w:r>
      <w:proofErr w:type="spellStart"/>
      <w:r>
        <w:rPr>
          <w:rFonts w:cs="Times New Roman"/>
          <w:szCs w:val="24"/>
        </w:rPr>
        <w:t>Lupesheede</w:t>
      </w:r>
      <w:proofErr w:type="spellEnd"/>
      <w:r>
        <w:rPr>
          <w:rFonts w:cs="Times New Roman"/>
          <w:szCs w:val="24"/>
        </w:rPr>
        <w:t>, chaplain(q.v.), and Symon Bury of Islington(q.v.)</w:t>
      </w:r>
    </w:p>
    <w:p w14:paraId="5CEEC8F5" w14:textId="77777777" w:rsidR="00FB1764" w:rsidRDefault="00FB1764" w:rsidP="00FB1764">
      <w:pPr>
        <w:pStyle w:val="NoSpacing"/>
        <w:rPr>
          <w:rFonts w:cs="Times New Roman"/>
          <w:szCs w:val="24"/>
        </w:rPr>
      </w:pPr>
    </w:p>
    <w:p w14:paraId="4FA03B64" w14:textId="77777777" w:rsidR="00FB1764" w:rsidRDefault="00FB1764" w:rsidP="00FB1764">
      <w:pPr>
        <w:pStyle w:val="NoSpacing"/>
        <w:rPr>
          <w:rFonts w:cs="Times New Roman"/>
          <w:szCs w:val="24"/>
        </w:rPr>
      </w:pPr>
    </w:p>
    <w:p w14:paraId="511343BE" w14:textId="77777777" w:rsidR="00FB1764" w:rsidRDefault="00FB1764" w:rsidP="00FB17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2023</w:t>
      </w:r>
    </w:p>
    <w:p w14:paraId="38CB30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4B5F1" w14:textId="77777777" w:rsidR="00FB1764" w:rsidRDefault="00FB1764" w:rsidP="009139A6">
      <w:r>
        <w:separator/>
      </w:r>
    </w:p>
  </w:endnote>
  <w:endnote w:type="continuationSeparator" w:id="0">
    <w:p w14:paraId="04267F20" w14:textId="77777777" w:rsidR="00FB1764" w:rsidRDefault="00FB17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44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E95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134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FA52" w14:textId="77777777" w:rsidR="00FB1764" w:rsidRDefault="00FB1764" w:rsidP="009139A6">
      <w:r>
        <w:separator/>
      </w:r>
    </w:p>
  </w:footnote>
  <w:footnote w:type="continuationSeparator" w:id="0">
    <w:p w14:paraId="0060B1FC" w14:textId="77777777" w:rsidR="00FB1764" w:rsidRDefault="00FB17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21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03F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29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6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B17B4"/>
  <w15:chartTrackingRefBased/>
  <w15:docId w15:val="{2A21A1F6-F56A-47C0-9132-28D75E8D3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2023-04-27T19:27:00Z</dcterms:created>
  <dcterms:modified xsi:type="dcterms:W3CDTF">2023-04-27T19:28:00Z</dcterms:modified>
</cp:coreProperties>
</file>